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4405" w14:textId="15580E34" w:rsidR="007B19B2" w:rsidRDefault="007B19B2" w:rsidP="007B19B2">
      <w:pPr>
        <w:spacing w:line="360" w:lineRule="auto"/>
        <w:jc w:val="center"/>
        <w:rPr>
          <w:sz w:val="28"/>
        </w:rPr>
      </w:pPr>
    </w:p>
    <w:p w14:paraId="4A1B3B26" w14:textId="77777777" w:rsidR="0007186F" w:rsidRDefault="00CD6018" w:rsidP="007B19B2">
      <w:pPr>
        <w:spacing w:line="360" w:lineRule="auto"/>
        <w:jc w:val="center"/>
      </w:pPr>
      <w:r w:rsidRPr="00CD6018">
        <w:rPr>
          <w:sz w:val="28"/>
        </w:rPr>
        <w:t>TERMO DE RESPONSABILIDADE</w:t>
      </w:r>
    </w:p>
    <w:p w14:paraId="11B8F7A6" w14:textId="004B2731" w:rsidR="0007186F" w:rsidRDefault="0007186F" w:rsidP="007B19B2">
      <w:pPr>
        <w:spacing w:line="360" w:lineRule="auto"/>
      </w:pPr>
    </w:p>
    <w:p w14:paraId="000162CA" w14:textId="77777777" w:rsidR="0007186F" w:rsidRDefault="00C97CCC" w:rsidP="007B19B2">
      <w:pPr>
        <w:spacing w:line="360" w:lineRule="auto"/>
      </w:pPr>
      <w:r>
        <w:t xml:space="preserve">[________], com sede na [________], em [________], com o capital social de [________], matriculada na Conservatória do Registo Comercial de [________] sob o nº [________], pessoa </w:t>
      </w:r>
      <w:r w:rsidR="00D41014">
        <w:t>coletiva</w:t>
      </w:r>
      <w:r>
        <w:t xml:space="preserve"> nº [________], Beneficiária da Oferta de Acesso às Condutas e Infraestrutura associada (</w:t>
      </w:r>
      <w:r w:rsidR="002C3D07">
        <w:t>ORAC</w:t>
      </w:r>
      <w:r>
        <w:t xml:space="preserve">) </w:t>
      </w:r>
      <w:r w:rsidR="007B19B2">
        <w:t xml:space="preserve">e / ou da Oferta de Acesso a Postes e Infraestrutura associada (ORAP), </w:t>
      </w:r>
      <w:r>
        <w:t xml:space="preserve">da </w:t>
      </w:r>
      <w:r w:rsidR="006A6243" w:rsidRPr="006A6243">
        <w:t>MEO – Serviços de Comunicações e Multimédia, S.A.</w:t>
      </w:r>
      <w:r w:rsidR="006A6243">
        <w:t xml:space="preserve"> (</w:t>
      </w:r>
      <w:r w:rsidR="00EA7A9F">
        <w:t>MEO</w:t>
      </w:r>
      <w:r w:rsidR="006A6243">
        <w:t>)</w:t>
      </w:r>
      <w:r>
        <w:t>,</w:t>
      </w:r>
      <w:r w:rsidR="00EA7A9F">
        <w:t xml:space="preserve"> </w:t>
      </w:r>
      <w:r w:rsidRPr="00380554">
        <w:t>representada pelo seu Admini</w:t>
      </w:r>
      <w:r>
        <w:t>strador/Procurador [________]</w:t>
      </w:r>
      <w:r w:rsidRPr="00380554">
        <w:t xml:space="preserve">, </w:t>
      </w:r>
      <w:r>
        <w:t xml:space="preserve">tendo interesse em aceder, através da Extranet, à informação </w:t>
      </w:r>
      <w:r w:rsidR="003C43C1">
        <w:t>de condutas, postes e infraestruturas associadas</w:t>
      </w:r>
      <w:r>
        <w:t xml:space="preserve"> da </w:t>
      </w:r>
      <w:r w:rsidR="00EA7A9F">
        <w:t xml:space="preserve">MEO </w:t>
      </w:r>
      <w:r>
        <w:t>e estando ciente da criticidade associada à informação em causa, nomeadamente a nível</w:t>
      </w:r>
      <w:r w:rsidRPr="00746D23">
        <w:t xml:space="preserve"> </w:t>
      </w:r>
      <w:r>
        <w:t>d</w:t>
      </w:r>
      <w:r w:rsidRPr="00746D23">
        <w:t xml:space="preserve">a segurança e inviolabilidade da rede de </w:t>
      </w:r>
      <w:r w:rsidR="003C43C1">
        <w:t xml:space="preserve">infraestruturas </w:t>
      </w:r>
      <w:r w:rsidRPr="00746D23">
        <w:t xml:space="preserve">da </w:t>
      </w:r>
      <w:r w:rsidR="00EA7A9F">
        <w:t>MEO</w:t>
      </w:r>
      <w:r w:rsidRPr="00746D23">
        <w:t xml:space="preserve"> </w:t>
      </w:r>
      <w:r>
        <w:t xml:space="preserve">e, consequentemente, da segurança nacional, declara, para os devidos e legais efeitos, </w:t>
      </w:r>
      <w:r w:rsidRPr="00380554">
        <w:t>que tem pleno e integral conhecimento das o</w:t>
      </w:r>
      <w:r>
        <w:t xml:space="preserve">brigações constantes da </w:t>
      </w:r>
      <w:r w:rsidR="002C3D07">
        <w:t>ORAC</w:t>
      </w:r>
      <w:r w:rsidRPr="00380554">
        <w:t xml:space="preserve"> </w:t>
      </w:r>
      <w:r w:rsidR="003C43C1">
        <w:t xml:space="preserve">e ORAP </w:t>
      </w:r>
      <w:r w:rsidRPr="00380554">
        <w:t xml:space="preserve">da </w:t>
      </w:r>
      <w:r w:rsidR="003C43C1">
        <w:rPr>
          <w:color w:val="000000"/>
          <w:szCs w:val="20"/>
        </w:rPr>
        <w:t xml:space="preserve">MEO relativas a </w:t>
      </w:r>
      <w:r>
        <w:t>Informação e Confidencialidade,</w:t>
      </w:r>
      <w:r w:rsidRPr="00380554">
        <w:t xml:space="preserve"> aceitando e obrigando-se a cumprir todas as disp</w:t>
      </w:r>
      <w:r>
        <w:t>osições ali previstas</w:t>
      </w:r>
      <w:r w:rsidRPr="00380554">
        <w:t xml:space="preserve">, responsabilizando-se </w:t>
      </w:r>
      <w:r>
        <w:t>igualmente por eventuais utilizações indevidas e/ou</w:t>
      </w:r>
      <w:r w:rsidRPr="00380554">
        <w:t xml:space="preserve"> abusiva</w:t>
      </w:r>
      <w:r>
        <w:t>s</w:t>
      </w:r>
      <w:r w:rsidRPr="00380554">
        <w:t xml:space="preserve"> de toda a informação que lhe venha a ser facultada</w:t>
      </w:r>
      <w:r>
        <w:t xml:space="preserve">, bem como por quaisquer danos em que a </w:t>
      </w:r>
      <w:r w:rsidR="00EA7A9F">
        <w:rPr>
          <w:color w:val="000000"/>
          <w:szCs w:val="20"/>
        </w:rPr>
        <w:t>MEO</w:t>
      </w:r>
      <w:r w:rsidR="0094720F">
        <w:rPr>
          <w:color w:val="000000"/>
          <w:szCs w:val="20"/>
        </w:rPr>
        <w:t xml:space="preserve"> </w:t>
      </w:r>
      <w:r>
        <w:t>venha a incorrer decorrentes de tais utilizações</w:t>
      </w:r>
      <w:r w:rsidRPr="00380554">
        <w:t>.</w:t>
      </w:r>
    </w:p>
    <w:p w14:paraId="50379DCC" w14:textId="77777777" w:rsidR="004150F1" w:rsidRDefault="004150F1" w:rsidP="007B19B2">
      <w:pPr>
        <w:spacing w:line="360" w:lineRule="auto"/>
      </w:pPr>
    </w:p>
    <w:p w14:paraId="00AD80B8" w14:textId="77777777" w:rsidR="004150F1" w:rsidRDefault="00C97CCC" w:rsidP="007B19B2">
      <w:pPr>
        <w:spacing w:line="360" w:lineRule="auto"/>
      </w:pPr>
      <w:r>
        <w:t>Lisboa, «dia» de «mês» de «ano»</w:t>
      </w:r>
    </w:p>
    <w:sectPr w:rsidR="004150F1" w:rsidSect="00BA4D29">
      <w:pgSz w:w="11906" w:h="16838"/>
      <w:pgMar w:top="1701" w:right="1701" w:bottom="1418" w:left="1701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D7CC" w14:textId="77777777" w:rsidR="002622DA" w:rsidRDefault="002622DA" w:rsidP="00245874">
      <w:r>
        <w:separator/>
      </w:r>
    </w:p>
  </w:endnote>
  <w:endnote w:type="continuationSeparator" w:id="0">
    <w:p w14:paraId="7EF203ED" w14:textId="77777777" w:rsidR="002622DA" w:rsidRDefault="002622DA" w:rsidP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FB982" w14:textId="77777777" w:rsidR="002622DA" w:rsidRDefault="002622DA" w:rsidP="00245874">
      <w:r>
        <w:separator/>
      </w:r>
    </w:p>
  </w:footnote>
  <w:footnote w:type="continuationSeparator" w:id="0">
    <w:p w14:paraId="5BE71D74" w14:textId="77777777" w:rsidR="002622DA" w:rsidRDefault="002622DA" w:rsidP="00245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AE8BA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C4002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1825F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B609A0"/>
    <w:multiLevelType w:val="hybridMultilevel"/>
    <w:tmpl w:val="04103D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567D15"/>
    <w:multiLevelType w:val="hybridMultilevel"/>
    <w:tmpl w:val="3EA8219E"/>
    <w:lvl w:ilvl="0" w:tplc="30602BA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F5C3C"/>
    <w:multiLevelType w:val="hybridMultilevel"/>
    <w:tmpl w:val="7040E4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014B1"/>
    <w:multiLevelType w:val="hybridMultilevel"/>
    <w:tmpl w:val="5836954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E29D0"/>
    <w:multiLevelType w:val="hybridMultilevel"/>
    <w:tmpl w:val="95044022"/>
    <w:lvl w:ilvl="0" w:tplc="29FE7052">
      <w:start w:val="1"/>
      <w:numFmt w:val="lowerRoman"/>
      <w:pStyle w:val="ListParagraph"/>
      <w:lvlText w:val="%1)"/>
      <w:lvlJc w:val="left"/>
      <w:pPr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461E5B"/>
    <w:multiLevelType w:val="multilevel"/>
    <w:tmpl w:val="ADF8909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lang w:val="pt-P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7E07EFC"/>
    <w:multiLevelType w:val="multilevel"/>
    <w:tmpl w:val="F6C228DA"/>
    <w:styleLink w:val="Style1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67E42D6"/>
    <w:multiLevelType w:val="hybridMultilevel"/>
    <w:tmpl w:val="7AEC293A"/>
    <w:lvl w:ilvl="0" w:tplc="153AC4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59615">
    <w:abstractNumId w:val="8"/>
  </w:num>
  <w:num w:numId="2" w16cid:durableId="1771849694">
    <w:abstractNumId w:val="8"/>
  </w:num>
  <w:num w:numId="3" w16cid:durableId="496043033">
    <w:abstractNumId w:val="8"/>
  </w:num>
  <w:num w:numId="4" w16cid:durableId="1270428549">
    <w:abstractNumId w:val="8"/>
  </w:num>
  <w:num w:numId="5" w16cid:durableId="1479033777">
    <w:abstractNumId w:val="7"/>
  </w:num>
  <w:num w:numId="6" w16cid:durableId="1170870410">
    <w:abstractNumId w:val="2"/>
  </w:num>
  <w:num w:numId="7" w16cid:durableId="251353307">
    <w:abstractNumId w:val="7"/>
  </w:num>
  <w:num w:numId="8" w16cid:durableId="768281944">
    <w:abstractNumId w:val="1"/>
  </w:num>
  <w:num w:numId="9" w16cid:durableId="1102916023">
    <w:abstractNumId w:val="7"/>
  </w:num>
  <w:num w:numId="10" w16cid:durableId="1233002794">
    <w:abstractNumId w:val="0"/>
  </w:num>
  <w:num w:numId="11" w16cid:durableId="767241132">
    <w:abstractNumId w:val="7"/>
  </w:num>
  <w:num w:numId="12" w16cid:durableId="1067341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4241984">
    <w:abstractNumId w:val="7"/>
    <w:lvlOverride w:ilvl="0">
      <w:startOverride w:val="1"/>
    </w:lvlOverride>
  </w:num>
  <w:num w:numId="14" w16cid:durableId="1983146016">
    <w:abstractNumId w:val="7"/>
    <w:lvlOverride w:ilvl="0">
      <w:startOverride w:val="1"/>
    </w:lvlOverride>
  </w:num>
  <w:num w:numId="15" w16cid:durableId="320357318">
    <w:abstractNumId w:val="7"/>
    <w:lvlOverride w:ilvl="0">
      <w:startOverride w:val="1"/>
    </w:lvlOverride>
  </w:num>
  <w:num w:numId="16" w16cid:durableId="546525323">
    <w:abstractNumId w:val="7"/>
    <w:lvlOverride w:ilvl="0">
      <w:startOverride w:val="1"/>
    </w:lvlOverride>
  </w:num>
  <w:num w:numId="17" w16cid:durableId="1293097803">
    <w:abstractNumId w:val="7"/>
    <w:lvlOverride w:ilvl="0">
      <w:startOverride w:val="1"/>
    </w:lvlOverride>
  </w:num>
  <w:num w:numId="18" w16cid:durableId="549848816">
    <w:abstractNumId w:val="7"/>
    <w:lvlOverride w:ilvl="0">
      <w:startOverride w:val="1"/>
    </w:lvlOverride>
  </w:num>
  <w:num w:numId="19" w16cid:durableId="381827650">
    <w:abstractNumId w:val="7"/>
    <w:lvlOverride w:ilvl="0">
      <w:startOverride w:val="1"/>
    </w:lvlOverride>
  </w:num>
  <w:num w:numId="20" w16cid:durableId="2125031253">
    <w:abstractNumId w:val="7"/>
    <w:lvlOverride w:ilvl="0">
      <w:startOverride w:val="1"/>
    </w:lvlOverride>
  </w:num>
  <w:num w:numId="21" w16cid:durableId="1064176977">
    <w:abstractNumId w:val="10"/>
  </w:num>
  <w:num w:numId="22" w16cid:durableId="1915125303">
    <w:abstractNumId w:val="3"/>
  </w:num>
  <w:num w:numId="23" w16cid:durableId="1457523825">
    <w:abstractNumId w:val="5"/>
  </w:num>
  <w:num w:numId="24" w16cid:durableId="210118785">
    <w:abstractNumId w:val="6"/>
  </w:num>
  <w:num w:numId="25" w16cid:durableId="1256211230">
    <w:abstractNumId w:val="7"/>
    <w:lvlOverride w:ilvl="0">
      <w:startOverride w:val="1"/>
    </w:lvlOverride>
  </w:num>
  <w:num w:numId="26" w16cid:durableId="358047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77427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9973480">
    <w:abstractNumId w:val="4"/>
  </w:num>
  <w:num w:numId="29" w16cid:durableId="1011563022">
    <w:abstractNumId w:val="9"/>
  </w:num>
  <w:num w:numId="30" w16cid:durableId="1721858912">
    <w:abstractNumId w:val="9"/>
    <w:lvlOverride w:ilvl="0">
      <w:lvl w:ilvl="0">
        <w:start w:val="1"/>
        <w:numFmt w:val="decimal"/>
        <w:lvlText w:val="%1."/>
        <w:lvlJc w:val="left"/>
        <w:pPr>
          <w:ind w:left="432" w:hanging="432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  <w:num w:numId="31" w16cid:durableId="729694976">
    <w:abstractNumId w:val="9"/>
    <w:lvlOverride w:ilvl="0">
      <w:lvl w:ilvl="0">
        <w:start w:val="1"/>
        <w:numFmt w:val="decimal"/>
        <w:lvlText w:val="%1."/>
        <w:lvlJc w:val="left"/>
        <w:pPr>
          <w:ind w:left="432" w:hanging="432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73D"/>
    <w:rsid w:val="00002507"/>
    <w:rsid w:val="00025A12"/>
    <w:rsid w:val="0007186F"/>
    <w:rsid w:val="00093B46"/>
    <w:rsid w:val="000B109B"/>
    <w:rsid w:val="000D4CAE"/>
    <w:rsid w:val="000E670A"/>
    <w:rsid w:val="00114504"/>
    <w:rsid w:val="00142E09"/>
    <w:rsid w:val="0014508C"/>
    <w:rsid w:val="001915BB"/>
    <w:rsid w:val="00193F38"/>
    <w:rsid w:val="001F2591"/>
    <w:rsid w:val="00234BB9"/>
    <w:rsid w:val="00245874"/>
    <w:rsid w:val="0024712C"/>
    <w:rsid w:val="00255179"/>
    <w:rsid w:val="002622DA"/>
    <w:rsid w:val="00265830"/>
    <w:rsid w:val="002771E9"/>
    <w:rsid w:val="0028751F"/>
    <w:rsid w:val="002A1BF4"/>
    <w:rsid w:val="002A703E"/>
    <w:rsid w:val="002C3716"/>
    <w:rsid w:val="002C3D07"/>
    <w:rsid w:val="003337A9"/>
    <w:rsid w:val="00335EA1"/>
    <w:rsid w:val="003602DE"/>
    <w:rsid w:val="00380554"/>
    <w:rsid w:val="003A4053"/>
    <w:rsid w:val="003C43C1"/>
    <w:rsid w:val="004150F1"/>
    <w:rsid w:val="00430406"/>
    <w:rsid w:val="0043236E"/>
    <w:rsid w:val="00433C09"/>
    <w:rsid w:val="00452DBD"/>
    <w:rsid w:val="0047227F"/>
    <w:rsid w:val="00473A97"/>
    <w:rsid w:val="00482C0A"/>
    <w:rsid w:val="00486432"/>
    <w:rsid w:val="004C4B4F"/>
    <w:rsid w:val="004E23C2"/>
    <w:rsid w:val="004E4935"/>
    <w:rsid w:val="004E5631"/>
    <w:rsid w:val="005146C7"/>
    <w:rsid w:val="00535FC5"/>
    <w:rsid w:val="005447C1"/>
    <w:rsid w:val="005515ED"/>
    <w:rsid w:val="00562E1C"/>
    <w:rsid w:val="005676FA"/>
    <w:rsid w:val="00581BCC"/>
    <w:rsid w:val="00586ECB"/>
    <w:rsid w:val="005A6830"/>
    <w:rsid w:val="005D3B3F"/>
    <w:rsid w:val="005D65DF"/>
    <w:rsid w:val="005E697C"/>
    <w:rsid w:val="00611727"/>
    <w:rsid w:val="006269F3"/>
    <w:rsid w:val="00665CF5"/>
    <w:rsid w:val="006A6243"/>
    <w:rsid w:val="006D3DA2"/>
    <w:rsid w:val="006E1E97"/>
    <w:rsid w:val="00727D24"/>
    <w:rsid w:val="00731F7B"/>
    <w:rsid w:val="00746D23"/>
    <w:rsid w:val="007869CB"/>
    <w:rsid w:val="007A0A46"/>
    <w:rsid w:val="007B0B3E"/>
    <w:rsid w:val="007B19B2"/>
    <w:rsid w:val="007B31A6"/>
    <w:rsid w:val="007B704A"/>
    <w:rsid w:val="007E111B"/>
    <w:rsid w:val="007F29A8"/>
    <w:rsid w:val="008216CC"/>
    <w:rsid w:val="008308B4"/>
    <w:rsid w:val="00837188"/>
    <w:rsid w:val="00853029"/>
    <w:rsid w:val="008810F1"/>
    <w:rsid w:val="00897DDB"/>
    <w:rsid w:val="008B3EE5"/>
    <w:rsid w:val="008B6184"/>
    <w:rsid w:val="008B61C8"/>
    <w:rsid w:val="00920363"/>
    <w:rsid w:val="00921304"/>
    <w:rsid w:val="0094720F"/>
    <w:rsid w:val="009711E3"/>
    <w:rsid w:val="0097497C"/>
    <w:rsid w:val="009930A9"/>
    <w:rsid w:val="00996FE3"/>
    <w:rsid w:val="009A00EE"/>
    <w:rsid w:val="009B673D"/>
    <w:rsid w:val="009B7F82"/>
    <w:rsid w:val="009F4D7C"/>
    <w:rsid w:val="00A05E99"/>
    <w:rsid w:val="00A27F3A"/>
    <w:rsid w:val="00A31395"/>
    <w:rsid w:val="00A5256A"/>
    <w:rsid w:val="00A64428"/>
    <w:rsid w:val="00A9331C"/>
    <w:rsid w:val="00AA7113"/>
    <w:rsid w:val="00AC064F"/>
    <w:rsid w:val="00B3568E"/>
    <w:rsid w:val="00B650C2"/>
    <w:rsid w:val="00BA438B"/>
    <w:rsid w:val="00BA4D29"/>
    <w:rsid w:val="00BB3438"/>
    <w:rsid w:val="00BC740D"/>
    <w:rsid w:val="00C51EF8"/>
    <w:rsid w:val="00C70807"/>
    <w:rsid w:val="00C97CCC"/>
    <w:rsid w:val="00CB0529"/>
    <w:rsid w:val="00CC2EF7"/>
    <w:rsid w:val="00CD3801"/>
    <w:rsid w:val="00CD6018"/>
    <w:rsid w:val="00CD608A"/>
    <w:rsid w:val="00CE18D5"/>
    <w:rsid w:val="00D05FCD"/>
    <w:rsid w:val="00D06E9E"/>
    <w:rsid w:val="00D3118A"/>
    <w:rsid w:val="00D3431C"/>
    <w:rsid w:val="00D41014"/>
    <w:rsid w:val="00D77FFC"/>
    <w:rsid w:val="00D9432C"/>
    <w:rsid w:val="00DA236D"/>
    <w:rsid w:val="00DA5AEC"/>
    <w:rsid w:val="00DC2A5E"/>
    <w:rsid w:val="00DE7566"/>
    <w:rsid w:val="00DF762E"/>
    <w:rsid w:val="00E41BF0"/>
    <w:rsid w:val="00E7499E"/>
    <w:rsid w:val="00E768D9"/>
    <w:rsid w:val="00EA7A9F"/>
    <w:rsid w:val="00ED04E4"/>
    <w:rsid w:val="00EE5FF8"/>
    <w:rsid w:val="00EF7F8F"/>
    <w:rsid w:val="00F07BED"/>
    <w:rsid w:val="00F30FA7"/>
    <w:rsid w:val="00F515CF"/>
    <w:rsid w:val="00F517FB"/>
    <w:rsid w:val="00F664B1"/>
    <w:rsid w:val="00F76189"/>
    <w:rsid w:val="00F96531"/>
    <w:rsid w:val="00FC6252"/>
    <w:rsid w:val="00FE2562"/>
    <w:rsid w:val="00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3"/>
    <o:shapelayout v:ext="edit">
      <o:idmap v:ext="edit" data="1"/>
    </o:shapelayout>
  </w:shapeDefaults>
  <w:decimalSymbol w:val=","/>
  <w:listSeparator w:val=";"/>
  <w14:docId w14:val="5363985A"/>
  <w15:docId w15:val="{ECA6C20B-FDD0-4128-8D66-12F94B8C3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t-P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243"/>
    <w:pPr>
      <w:spacing w:after="200" w:line="276" w:lineRule="auto"/>
      <w:jc w:val="both"/>
    </w:pPr>
    <w:rPr>
      <w:rFonts w:ascii="Arial" w:eastAsiaTheme="minorHAnsi" w:hAnsi="Arial" w:cstheme="minorBidi"/>
      <w:sz w:val="20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locked/>
    <w:rsid w:val="006A6243"/>
    <w:pPr>
      <w:keepNext/>
      <w:keepLines/>
      <w:numPr>
        <w:numId w:val="1"/>
      </w:numPr>
      <w:spacing w:before="360" w:after="80" w:line="360" w:lineRule="auto"/>
      <w:ind w:left="357" w:hanging="357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locked/>
    <w:rsid w:val="006A6243"/>
    <w:pPr>
      <w:keepNext/>
      <w:keepLines/>
      <w:numPr>
        <w:ilvl w:val="1"/>
        <w:numId w:val="1"/>
      </w:numPr>
      <w:spacing w:before="320" w:after="60" w:line="360" w:lineRule="auto"/>
      <w:outlineLvl w:val="1"/>
    </w:pPr>
    <w:rPr>
      <w:rFonts w:eastAsiaTheme="majorEastAsia" w:cstheme="majorBidi"/>
      <w:b/>
      <w:bCs/>
      <w:sz w:val="24"/>
      <w:szCs w:val="24"/>
    </w:rPr>
  </w:style>
  <w:style w:type="paragraph" w:styleId="Heading3">
    <w:name w:val="heading 3"/>
    <w:basedOn w:val="Heading2"/>
    <w:next w:val="Normal"/>
    <w:link w:val="Heading3Char"/>
    <w:autoRedefine/>
    <w:unhideWhenUsed/>
    <w:qFormat/>
    <w:locked/>
    <w:rsid w:val="006A6243"/>
    <w:pPr>
      <w:numPr>
        <w:ilvl w:val="2"/>
      </w:numPr>
      <w:spacing w:before="240"/>
      <w:outlineLvl w:val="2"/>
    </w:pPr>
    <w:rPr>
      <w:sz w:val="22"/>
      <w:szCs w:val="20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locked/>
    <w:rsid w:val="006A6243"/>
    <w:pPr>
      <w:numPr>
        <w:ilvl w:val="3"/>
      </w:numPr>
      <w:ind w:left="1077" w:hanging="1077"/>
      <w:outlineLvl w:val="3"/>
    </w:pPr>
    <w:rPr>
      <w:sz w:val="20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6A6243"/>
    <w:pPr>
      <w:tabs>
        <w:tab w:val="left" w:pos="1008"/>
      </w:tabs>
      <w:spacing w:before="240" w:after="60"/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6A6243"/>
    <w:pPr>
      <w:tabs>
        <w:tab w:val="left" w:pos="1152"/>
      </w:tabs>
      <w:spacing w:before="240" w:after="60"/>
      <w:ind w:left="1152" w:hanging="1152"/>
      <w:outlineLvl w:val="5"/>
    </w:pPr>
    <w:rPr>
      <w:i/>
      <w:iCs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6A6243"/>
    <w:pPr>
      <w:tabs>
        <w:tab w:val="left" w:pos="1296"/>
      </w:tabs>
      <w:spacing w:before="240" w:after="60"/>
      <w:ind w:left="1296" w:hanging="1296"/>
      <w:outlineLvl w:val="6"/>
    </w:pPr>
    <w:rPr>
      <w:rFonts w:cs="Arial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6A6243"/>
    <w:pPr>
      <w:tabs>
        <w:tab w:val="left" w:pos="1440"/>
      </w:tabs>
      <w:spacing w:before="240" w:after="60"/>
      <w:ind w:left="1440" w:hanging="1440"/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6A6243"/>
    <w:pPr>
      <w:tabs>
        <w:tab w:val="left" w:pos="1584"/>
      </w:tabs>
      <w:spacing w:before="240" w:after="60"/>
      <w:ind w:left="1584" w:hanging="1584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A6243"/>
    <w:rPr>
      <w:rFonts w:ascii="Arial" w:hAnsi="Arial"/>
      <w:sz w:val="20"/>
      <w:szCs w:val="20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45874"/>
    <w:rPr>
      <w:rFonts w:ascii="Arial" w:hAnsi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6A6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A6243"/>
    <w:rPr>
      <w:rFonts w:ascii="Tahoma" w:eastAsiaTheme="minorHAnsi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A6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A6243"/>
    <w:rPr>
      <w:rFonts w:ascii="Arial" w:eastAsiaTheme="minorHAnsi" w:hAnsi="Arial" w:cstheme="minorBidi"/>
      <w:sz w:val="20"/>
      <w:lang w:eastAsia="en-US"/>
    </w:rPr>
  </w:style>
  <w:style w:type="paragraph" w:styleId="Footer">
    <w:name w:val="footer"/>
    <w:basedOn w:val="Normal"/>
    <w:link w:val="FooterChar"/>
    <w:unhideWhenUsed/>
    <w:rsid w:val="006A6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locked/>
    <w:rsid w:val="006A6243"/>
    <w:rPr>
      <w:rFonts w:ascii="Arial" w:eastAsiaTheme="minorHAnsi" w:hAnsi="Arial" w:cstheme="minorBidi"/>
      <w:sz w:val="20"/>
      <w:lang w:eastAsia="en-US"/>
    </w:rPr>
  </w:style>
  <w:style w:type="character" w:styleId="PageNumber">
    <w:name w:val="page number"/>
    <w:basedOn w:val="DefaultParagraphFont"/>
    <w:rsid w:val="006A6243"/>
  </w:style>
  <w:style w:type="paragraph" w:customStyle="1" w:styleId="myNORMAL">
    <w:name w:val="myNORMAL"/>
    <w:basedOn w:val="Normal"/>
    <w:autoRedefine/>
    <w:rsid w:val="006A6243"/>
    <w:pPr>
      <w:spacing w:before="60" w:after="0" w:line="360" w:lineRule="auto"/>
    </w:pPr>
    <w:rPr>
      <w:rFonts w:eastAsia="Times New Roman" w:cs="Arial"/>
      <w:kern w:val="32"/>
      <w:szCs w:val="20"/>
    </w:rPr>
  </w:style>
  <w:style w:type="paragraph" w:styleId="Title">
    <w:name w:val="Title"/>
    <w:basedOn w:val="Normal"/>
    <w:next w:val="Normal"/>
    <w:link w:val="TitleChar"/>
    <w:qFormat/>
    <w:locked/>
    <w:rsid w:val="006A6243"/>
    <w:pPr>
      <w:spacing w:line="360" w:lineRule="auto"/>
      <w:jc w:val="center"/>
    </w:pPr>
    <w:rPr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A6243"/>
    <w:rPr>
      <w:rFonts w:ascii="Arial" w:eastAsiaTheme="minorHAnsi" w:hAnsi="Arial" w:cstheme="minorBidi"/>
      <w:b/>
      <w:spacing w:val="10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6A6243"/>
    <w:pPr>
      <w:spacing w:line="360" w:lineRule="auto"/>
      <w:jc w:val="center"/>
    </w:pPr>
    <w:rPr>
      <w:spacing w:val="30"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6A6243"/>
    <w:rPr>
      <w:rFonts w:ascii="Arial" w:eastAsiaTheme="minorHAnsi" w:hAnsi="Arial" w:cstheme="minorBidi"/>
      <w:spacing w:val="30"/>
      <w:sz w:val="44"/>
      <w:szCs w:val="44"/>
      <w:lang w:eastAsia="en-US"/>
    </w:rPr>
  </w:style>
  <w:style w:type="paragraph" w:styleId="BlockText">
    <w:name w:val="Block Text"/>
    <w:basedOn w:val="Normal"/>
    <w:rsid w:val="006A6243"/>
    <w:pPr>
      <w:pBdr>
        <w:top w:val="single" w:sz="4" w:space="1" w:color="auto"/>
        <w:left w:val="single" w:sz="4" w:space="31" w:color="auto"/>
        <w:bottom w:val="single" w:sz="4" w:space="1" w:color="auto"/>
        <w:right w:val="single" w:sz="4" w:space="31" w:color="auto"/>
      </w:pBdr>
      <w:tabs>
        <w:tab w:val="left" w:pos="6521"/>
      </w:tabs>
      <w:spacing w:after="0" w:line="240" w:lineRule="auto"/>
      <w:ind w:left="720" w:right="1643"/>
      <w:jc w:val="left"/>
    </w:pPr>
    <w:rPr>
      <w:rFonts w:ascii="Times New Roman" w:eastAsia="Times New Roman" w:hAnsi="Times New Roman" w:cs="Times New Roman"/>
      <w:b/>
      <w:sz w:val="22"/>
      <w:szCs w:val="20"/>
      <w:lang w:eastAsia="pt-PT"/>
    </w:rPr>
  </w:style>
  <w:style w:type="paragraph" w:styleId="BodyText">
    <w:name w:val="Body Text"/>
    <w:basedOn w:val="Normal"/>
    <w:link w:val="BodyTextChar"/>
    <w:uiPriority w:val="99"/>
    <w:unhideWhenUsed/>
    <w:rsid w:val="006A6243"/>
    <w:pPr>
      <w:spacing w:after="0" w:line="240" w:lineRule="auto"/>
      <w:jc w:val="left"/>
    </w:pPr>
    <w:rPr>
      <w:rFonts w:eastAsia="Times New Roman" w:cs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6A6243"/>
    <w:rPr>
      <w:rFonts w:ascii="Arial" w:hAnsi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6A6243"/>
    <w:rPr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6A6243"/>
    <w:rPr>
      <w:rFonts w:ascii="Arial" w:eastAsiaTheme="minorHAnsi" w:hAnsi="Arial" w:cstheme="minorBidi"/>
      <w:lang w:eastAsia="en-US"/>
    </w:rPr>
  </w:style>
  <w:style w:type="paragraph" w:styleId="BodyText3">
    <w:name w:val="Body Text 3"/>
    <w:basedOn w:val="Normal"/>
    <w:link w:val="BodyText3Char"/>
    <w:uiPriority w:val="99"/>
    <w:rsid w:val="006A6243"/>
    <w:rPr>
      <w:i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6A6243"/>
    <w:rPr>
      <w:rFonts w:ascii="Arial" w:eastAsiaTheme="minorHAnsi" w:hAnsi="Arial" w:cstheme="minorBidi"/>
      <w:i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A62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A6243"/>
    <w:rPr>
      <w:rFonts w:ascii="Arial" w:eastAsiaTheme="minorHAnsi" w:hAnsi="Arial" w:cstheme="minorBidi"/>
      <w:sz w:val="20"/>
      <w:lang w:eastAsia="en-US"/>
    </w:rPr>
  </w:style>
  <w:style w:type="paragraph" w:customStyle="1" w:styleId="BodyTextKeep">
    <w:name w:val="Body Text Keep"/>
    <w:basedOn w:val="BodyText"/>
    <w:uiPriority w:val="99"/>
    <w:rsid w:val="006A6243"/>
    <w:pPr>
      <w:keepNext/>
      <w:spacing w:before="120"/>
      <w:jc w:val="both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qFormat/>
    <w:locked/>
    <w:rsid w:val="006A6243"/>
    <w:pPr>
      <w:spacing w:before="120" w:after="120" w:line="240" w:lineRule="auto"/>
    </w:pPr>
    <w:rPr>
      <w:rFonts w:eastAsia="Times New Roman" w:cs="Times New Roman"/>
      <w:b/>
      <w:bCs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624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624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6243"/>
    <w:rPr>
      <w:rFonts w:ascii="Arial" w:eastAsiaTheme="minorHAnsi" w:hAnsi="Arial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624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243"/>
    <w:rPr>
      <w:rFonts w:ascii="Arial" w:eastAsiaTheme="minorHAnsi" w:hAnsi="Arial" w:cstheme="minorBidi"/>
      <w:b/>
      <w:bCs/>
      <w:sz w:val="20"/>
      <w:szCs w:val="20"/>
      <w:lang w:eastAsia="en-US"/>
    </w:rPr>
  </w:style>
  <w:style w:type="paragraph" w:customStyle="1" w:styleId="Default">
    <w:name w:val="Default"/>
    <w:rsid w:val="006A624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6A624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A6243"/>
    <w:rPr>
      <w:rFonts w:ascii="Tahoma" w:eastAsiaTheme="minorHAnsi" w:hAnsi="Tahoma" w:cs="Tahoma"/>
      <w:sz w:val="20"/>
      <w:shd w:val="clear" w:color="auto" w:fill="000080"/>
      <w:lang w:eastAsia="en-US"/>
    </w:rPr>
  </w:style>
  <w:style w:type="character" w:styleId="Emphasis">
    <w:name w:val="Emphasis"/>
    <w:basedOn w:val="DefaultParagraphFont"/>
    <w:uiPriority w:val="99"/>
    <w:qFormat/>
    <w:locked/>
    <w:rsid w:val="006A6243"/>
    <w:rPr>
      <w:rFonts w:cs="Times New Roman"/>
      <w:i/>
    </w:rPr>
  </w:style>
  <w:style w:type="character" w:styleId="FollowedHyperlink">
    <w:name w:val="FollowedHyperlink"/>
    <w:basedOn w:val="DefaultParagraphFont"/>
    <w:uiPriority w:val="99"/>
    <w:rsid w:val="006A6243"/>
    <w:rPr>
      <w:rFonts w:cs="Times New Roman"/>
      <w:color w:val="80008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6A624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6A6243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A6243"/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A6243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A6243"/>
    <w:rPr>
      <w:rFonts w:ascii="Arial" w:eastAsiaTheme="majorEastAsia" w:hAnsi="Arial" w:cstheme="majorBidi"/>
      <w:b/>
      <w:bCs/>
      <w:sz w:val="24"/>
      <w:szCs w:val="24"/>
      <w:lang w:eastAsia="en-US"/>
    </w:rPr>
  </w:style>
  <w:style w:type="paragraph" w:customStyle="1" w:styleId="Heading2JP">
    <w:name w:val="Heading 2 JP"/>
    <w:basedOn w:val="Heading2"/>
    <w:rsid w:val="006A6243"/>
    <w:pPr>
      <w:keepLines w:val="0"/>
      <w:numPr>
        <w:ilvl w:val="0"/>
        <w:numId w:val="0"/>
      </w:numPr>
      <w:spacing w:before="240" w:line="240" w:lineRule="auto"/>
      <w:jc w:val="left"/>
    </w:pPr>
    <w:rPr>
      <w:rFonts w:eastAsia="Times New Roman" w:cs="Arial"/>
      <w:iCs/>
      <w:sz w:val="28"/>
      <w:szCs w:val="28"/>
      <w:lang w:eastAsia="pt-PT"/>
    </w:rPr>
  </w:style>
  <w:style w:type="character" w:customStyle="1" w:styleId="Heading3Char">
    <w:name w:val="Heading 3 Char"/>
    <w:basedOn w:val="DefaultParagraphFont"/>
    <w:link w:val="Heading3"/>
    <w:rsid w:val="006A6243"/>
    <w:rPr>
      <w:rFonts w:ascii="Arial" w:eastAsiaTheme="majorEastAsia" w:hAnsi="Arial" w:cstheme="majorBidi"/>
      <w:b/>
      <w:bCs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A6243"/>
    <w:rPr>
      <w:rFonts w:ascii="Arial" w:eastAsiaTheme="majorEastAsia" w:hAnsi="Arial" w:cstheme="majorBidi"/>
      <w:b/>
      <w:bCs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6A6243"/>
    <w:rPr>
      <w:rFonts w:ascii="Arial" w:eastAsiaTheme="minorHAnsi" w:hAnsi="Arial" w:cstheme="minorBidi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6A6243"/>
    <w:rPr>
      <w:rFonts w:ascii="Arial" w:eastAsiaTheme="minorHAnsi" w:hAnsi="Arial" w:cstheme="minorBidi"/>
      <w:i/>
      <w:i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6A6243"/>
    <w:rPr>
      <w:rFonts w:ascii="Arial" w:eastAsiaTheme="minorHAnsi" w:hAnsi="Arial" w:cs="Arial"/>
      <w:sz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6A6243"/>
    <w:rPr>
      <w:rFonts w:ascii="Arial" w:eastAsiaTheme="minorHAnsi" w:hAnsi="Arial" w:cs="Arial"/>
      <w:i/>
      <w:iCs/>
      <w:sz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6A6243"/>
    <w:rPr>
      <w:rFonts w:ascii="Arial" w:eastAsiaTheme="minorHAnsi" w:hAnsi="Arial" w:cs="Arial"/>
      <w:b/>
      <w:bCs/>
      <w:i/>
      <w:iCs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6A6243"/>
    <w:rPr>
      <w:rFonts w:ascii="Arial" w:hAnsi="Arial"/>
      <w:color w:val="0000FF" w:themeColor="hyperlink"/>
      <w:sz w:val="18"/>
      <w:u w:val="single"/>
    </w:rPr>
  </w:style>
  <w:style w:type="table" w:customStyle="1" w:styleId="LightList-Accent11">
    <w:name w:val="Light List - Accent 11"/>
    <w:basedOn w:val="TableNormal"/>
    <w:uiPriority w:val="61"/>
    <w:rsid w:val="006A6243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List">
    <w:name w:val="List"/>
    <w:basedOn w:val="BodyText"/>
    <w:uiPriority w:val="99"/>
    <w:rsid w:val="006A6243"/>
    <w:pPr>
      <w:tabs>
        <w:tab w:val="left" w:pos="720"/>
      </w:tabs>
      <w:spacing w:before="120" w:after="80"/>
      <w:ind w:left="720" w:hanging="360"/>
      <w:jc w:val="both"/>
    </w:pPr>
    <w:rPr>
      <w:sz w:val="16"/>
      <w:szCs w:val="16"/>
    </w:rPr>
  </w:style>
  <w:style w:type="paragraph" w:styleId="ListParagraph">
    <w:name w:val="List Paragraph"/>
    <w:basedOn w:val="Normal"/>
    <w:autoRedefine/>
    <w:uiPriority w:val="34"/>
    <w:qFormat/>
    <w:rsid w:val="006A6243"/>
    <w:pPr>
      <w:numPr>
        <w:numId w:val="13"/>
      </w:numPr>
      <w:contextualSpacing/>
    </w:pPr>
  </w:style>
  <w:style w:type="paragraph" w:styleId="ListBullet">
    <w:name w:val="List Bullet"/>
    <w:basedOn w:val="ListParagraph"/>
    <w:autoRedefine/>
    <w:uiPriority w:val="99"/>
    <w:rsid w:val="006A6243"/>
  </w:style>
  <w:style w:type="paragraph" w:styleId="ListBullet2">
    <w:name w:val="List Bullet 2"/>
    <w:basedOn w:val="ListBullet"/>
    <w:autoRedefine/>
    <w:uiPriority w:val="99"/>
    <w:rsid w:val="006A6243"/>
    <w:pPr>
      <w:ind w:left="1080"/>
    </w:pPr>
    <w:rPr>
      <w:rFonts w:ascii="Times New Roman" w:hAnsi="Times New Roman"/>
      <w:sz w:val="24"/>
      <w:szCs w:val="24"/>
    </w:rPr>
  </w:style>
  <w:style w:type="paragraph" w:styleId="ListBullet3">
    <w:name w:val="List Bullet 3"/>
    <w:basedOn w:val="ListBullet"/>
    <w:autoRedefine/>
    <w:uiPriority w:val="99"/>
    <w:rsid w:val="006A6243"/>
    <w:pPr>
      <w:tabs>
        <w:tab w:val="num" w:pos="1440"/>
      </w:tabs>
      <w:ind w:left="1440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A624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NormalFigura">
    <w:name w:val="NormalFigura"/>
    <w:basedOn w:val="Normal"/>
    <w:qFormat/>
    <w:rsid w:val="006A6243"/>
    <w:pPr>
      <w:spacing w:after="0" w:line="240" w:lineRule="auto"/>
    </w:pPr>
    <w:rPr>
      <w:sz w:val="16"/>
    </w:rPr>
  </w:style>
  <w:style w:type="paragraph" w:styleId="PlainText">
    <w:name w:val="Plain Text"/>
    <w:basedOn w:val="Normal"/>
    <w:link w:val="PlainTextChar"/>
    <w:uiPriority w:val="99"/>
    <w:rsid w:val="006A6243"/>
    <w:rPr>
      <w:rFonts w:ascii="Courier New" w:hAnsi="Courier New" w:cs="Book Antiqua"/>
    </w:rPr>
  </w:style>
  <w:style w:type="character" w:customStyle="1" w:styleId="PlainTextChar">
    <w:name w:val="Plain Text Char"/>
    <w:basedOn w:val="DefaultParagraphFont"/>
    <w:link w:val="PlainText"/>
    <w:uiPriority w:val="99"/>
    <w:rsid w:val="006A6243"/>
    <w:rPr>
      <w:rFonts w:ascii="Courier New" w:eastAsiaTheme="minorHAnsi" w:hAnsi="Courier New" w:cs="Book Antiqua"/>
      <w:sz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A6243"/>
    <w:pPr>
      <w:spacing w:line="360" w:lineRule="auto"/>
    </w:pPr>
    <w:rPr>
      <w:rFonts w:eastAsia="Times New Roman" w:cs="Times New Roman"/>
      <w:i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6A6243"/>
    <w:rPr>
      <w:rFonts w:ascii="Arial" w:hAnsi="Arial"/>
      <w:i/>
      <w:sz w:val="20"/>
      <w:szCs w:val="20"/>
      <w:lang w:eastAsia="en-US"/>
    </w:rPr>
  </w:style>
  <w:style w:type="character" w:styleId="Strong">
    <w:name w:val="Strong"/>
    <w:basedOn w:val="DefaultParagraphFont"/>
    <w:uiPriority w:val="99"/>
    <w:qFormat/>
    <w:locked/>
    <w:rsid w:val="006A6243"/>
    <w:rPr>
      <w:rFonts w:cs="Times New Roman"/>
      <w:b/>
      <w:bCs/>
    </w:rPr>
  </w:style>
  <w:style w:type="paragraph" w:customStyle="1" w:styleId="Table">
    <w:name w:val="Table"/>
    <w:basedOn w:val="Normal"/>
    <w:autoRedefine/>
    <w:uiPriority w:val="99"/>
    <w:qFormat/>
    <w:rsid w:val="006A6243"/>
    <w:pPr>
      <w:spacing w:before="120" w:after="120" w:line="240" w:lineRule="auto"/>
      <w:jc w:val="left"/>
    </w:pPr>
    <w:rPr>
      <w:sz w:val="18"/>
      <w:lang w:eastAsia="pt-PT"/>
    </w:rPr>
  </w:style>
  <w:style w:type="table" w:styleId="TableGrid">
    <w:name w:val="Table Grid"/>
    <w:basedOn w:val="TableNormal"/>
    <w:uiPriority w:val="59"/>
    <w:rsid w:val="006A6243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qFormat/>
    <w:rsid w:val="006A6243"/>
    <w:pPr>
      <w:tabs>
        <w:tab w:val="left" w:pos="440"/>
        <w:tab w:val="right" w:leader="dot" w:pos="8494"/>
      </w:tabs>
      <w:spacing w:after="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A6243"/>
    <w:pPr>
      <w:tabs>
        <w:tab w:val="left" w:pos="880"/>
        <w:tab w:val="right" w:leader="dot" w:pos="8494"/>
      </w:tabs>
      <w:spacing w:after="0"/>
      <w:ind w:left="221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6A6243"/>
    <w:pPr>
      <w:tabs>
        <w:tab w:val="left" w:pos="1100"/>
        <w:tab w:val="right" w:leader="dot" w:pos="8494"/>
      </w:tabs>
      <w:spacing w:after="0"/>
      <w:ind w:left="442"/>
    </w:pPr>
  </w:style>
  <w:style w:type="paragraph" w:styleId="TOC4">
    <w:name w:val="toc 4"/>
    <w:basedOn w:val="Normal"/>
    <w:next w:val="Normal"/>
    <w:autoRedefine/>
    <w:uiPriority w:val="99"/>
    <w:rsid w:val="006A6243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6A6243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6A6243"/>
    <w:pPr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6A6243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6A6243"/>
    <w:pPr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6A6243"/>
    <w:pPr>
      <w:ind w:left="1600"/>
    </w:pPr>
    <w:rPr>
      <w:sz w:val="18"/>
      <w:szCs w:val="18"/>
    </w:rPr>
  </w:style>
  <w:style w:type="paragraph" w:styleId="TOCHeading">
    <w:name w:val="TOC Heading"/>
    <w:basedOn w:val="TOC1"/>
    <w:next w:val="Normal"/>
    <w:autoRedefine/>
    <w:uiPriority w:val="39"/>
    <w:unhideWhenUsed/>
    <w:qFormat/>
    <w:rsid w:val="006A6243"/>
  </w:style>
  <w:style w:type="paragraph" w:styleId="Revision">
    <w:name w:val="Revision"/>
    <w:hidden/>
    <w:uiPriority w:val="99"/>
    <w:semiHidden/>
    <w:rsid w:val="006A6243"/>
    <w:rPr>
      <w:rFonts w:asciiTheme="minorHAnsi" w:eastAsiaTheme="minorHAnsi" w:hAnsiTheme="minorHAnsi" w:cstheme="minorBidi"/>
      <w:sz w:val="20"/>
      <w:lang w:eastAsia="en-US"/>
    </w:rPr>
  </w:style>
  <w:style w:type="numbering" w:customStyle="1" w:styleId="Style1">
    <w:name w:val="Style1"/>
    <w:uiPriority w:val="99"/>
    <w:rsid w:val="005D3B3F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t032531\Application%20Data\Microsoft\Templates\20141217_Template_Document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45D25-75EF-4549-86C6-74DE4385F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20141217_Template_Documento.dotx</Template>
  <TotalTime>25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TERMO DE RESPONSABILIDADE</vt:lpstr>
    </vt:vector>
  </TitlesOfParts>
  <Company>PT COM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RESPONSABILIDADE</dc:title>
  <dc:creator>PT COM</dc:creator>
  <cp:lastModifiedBy>Ana Beatriz Pereira</cp:lastModifiedBy>
  <cp:revision>19</cp:revision>
  <cp:lastPrinted>2017-05-30T09:31:00Z</cp:lastPrinted>
  <dcterms:created xsi:type="dcterms:W3CDTF">2015-04-27T11:56:00Z</dcterms:created>
  <dcterms:modified xsi:type="dcterms:W3CDTF">2022-08-17T08:52:00Z</dcterms:modified>
</cp:coreProperties>
</file>